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0c3658" w14:textId="10c365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0513C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4235C6" w:rsidR="004F3811" w:rsidP="004F3811" w:rsidRDefault="004E05FB">
      <w:pPr>
        <w:jc w:val="center"/>
        <w:rPr>
          <w:rFonts w:cs="Arial"/>
        </w:rPr>
      </w:pPr>
      <w:r w:rsidRPr="004E05FB">
        <w:rPr>
          <w:rFonts w:cs="Arial"/>
        </w:rPr>
        <w:t>KAPET d.o.o. Červar-Porat, Park Motovun 1, OIB: 32876869035</w:t>
      </w:r>
      <w:r w:rsidRPr="004235C6" w:rsidR="004F3811">
        <w:rPr>
          <w:rFonts w:cs="Arial"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A66E26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4E05FB">
        <w:rPr>
          <w:rFonts w:cs="Arial"/>
        </w:rPr>
        <w:t xml:space="preserve">u 10,00 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E05FB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 xml:space="preserve">rujna 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4E05FB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4E05F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4235C6">
        <w:rPr>
          <w:rFonts w:cs="Arial"/>
        </w:rPr>
        <w:t>2022</w:t>
      </w:r>
      <w:r w:rsidRPr="00BE62FB">
        <w:rPr>
          <w:rFonts w:cs="Arial"/>
        </w:rPr>
        <w:t xml:space="preserve">. prema kojemu na dan </w:t>
      </w:r>
      <w:r w:rsidR="004E05FB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4E05FB">
        <w:rPr>
          <w:rFonts w:cs="Arial"/>
        </w:rPr>
        <w:t>kolovoza</w:t>
      </w:r>
      <w:r w:rsidR="00E0513C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4235C6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4E05FB">
        <w:rPr>
          <w:rFonts w:cs="Arial"/>
        </w:rPr>
        <w:t>20.054,62</w:t>
      </w:r>
      <w:r w:rsidRPr="00BE62FB">
        <w:rPr>
          <w:rFonts w:cs="Arial"/>
        </w:rPr>
        <w:t xml:space="preserve"> kn. </w:t>
      </w:r>
      <w:r w:rsidR="00A66E26">
        <w:rPr>
          <w:rFonts w:cs="Arial"/>
        </w:rPr>
        <w:t xml:space="preserve">Na današnji dan blokada iznosi 20.136,61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4235C6">
        <w:rPr>
          <w:rFonts w:cs="Arial"/>
        </w:rPr>
        <w:t xml:space="preserve"> </w:t>
      </w:r>
      <w:r w:rsidRPr="00BE62FB">
        <w:rPr>
          <w:rFonts w:cs="Arial"/>
        </w:rPr>
        <w:t xml:space="preserve">imovine. </w:t>
      </w:r>
    </w:p>
    <w:p w:rsidRPr="00BE62FB" w:rsidR="00E0513C" w:rsidP="00A66E26" w:rsidRDefault="00E0513C">
      <w:pPr>
        <w:ind w:right="-288"/>
        <w:jc w:val="both"/>
        <w:rPr>
          <w:rFonts w:cs="Arial"/>
        </w:rPr>
      </w:pPr>
    </w:p>
    <w:p w:rsidRPr="00BE62FB" w:rsidR="004F3811" w:rsidP="00A66E26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A66E26" w:rsidP="004F3811" w:rsidRDefault="00A66E26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4E05FB">
        <w:rPr>
          <w:rFonts w:cs="Arial"/>
        </w:rPr>
        <w:t>10:05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66E26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4E05FB" w:rsidP="004E05FB" w:rsidRDefault="004E05F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291/2022-8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4E05FB">
      <w:rPr>
        <w:rFonts w:ascii="Arial" w:hAnsi="Arial" w:cs="Arial"/>
      </w:rPr>
      <w:t>291/2022-8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2A5"/>
    <w:rsid w:val="000A7400"/>
    <w:rsid w:val="000C4A23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853FB"/>
    <w:rsid w:val="00293650"/>
    <w:rsid w:val="00297EDB"/>
    <w:rsid w:val="002A1DBD"/>
    <w:rsid w:val="002B5CF4"/>
    <w:rsid w:val="003079B6"/>
    <w:rsid w:val="003313E8"/>
    <w:rsid w:val="00347026"/>
    <w:rsid w:val="00382C76"/>
    <w:rsid w:val="00395085"/>
    <w:rsid w:val="003E49B3"/>
    <w:rsid w:val="004235C6"/>
    <w:rsid w:val="0046778E"/>
    <w:rsid w:val="00471E38"/>
    <w:rsid w:val="004D73AE"/>
    <w:rsid w:val="004E05FB"/>
    <w:rsid w:val="004F3811"/>
    <w:rsid w:val="00576B3E"/>
    <w:rsid w:val="005A3F55"/>
    <w:rsid w:val="00603281"/>
    <w:rsid w:val="00626B34"/>
    <w:rsid w:val="00637A2F"/>
    <w:rsid w:val="00662699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F7A6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66E26"/>
    <w:rsid w:val="00A73FBB"/>
    <w:rsid w:val="00A830AE"/>
    <w:rsid w:val="00AB50C1"/>
    <w:rsid w:val="00AC33A7"/>
    <w:rsid w:val="00AE7D77"/>
    <w:rsid w:val="00B12902"/>
    <w:rsid w:val="00B200C4"/>
    <w:rsid w:val="00B46C27"/>
    <w:rsid w:val="00BD6771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5C87"/>
    <w:rsid w:val="00DF0331"/>
    <w:rsid w:val="00E0513C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66E2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66E2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F7A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7A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7A6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7A6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7A6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2022.</izvorni_sadrzaj>
    <derivirana_varijabla naziv="DomainObject.StvarniPocetakDatum_1">29. rujna 2022.</derivirana_varijabla>
  </DomainObject.StvarniPocetakDatum>
  <DomainObject.StvarniZavrsetakDatum>
    <izvorni_sadrzaj>29. rujna 2022.</izvorni_sadrzaj>
    <derivirana_varijabla naziv="DomainObject.StvarniZavrsetakDatum_1">29. rujna 2022.</derivirana_varijabla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St-291/2022-8</izvorni_sadrzaj>
    <derivirana_varijabla naziv="DomainObject.Zapisnik.Oznaka_1">St-291/2022-8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kolovoza 2022.</izvorni_sadrzaj>
    <derivirana_varijabla naziv="DomainObject.Predmet.DatumIzradeOptuznogAkta_1">19. kolovoza 2022.</derivirana_varijabla>
  </DomainObject.Predmet.DatumIzradeOptuznogAkta>
  <DomainObject.Predmet.DatumIzradeOptuznogAktaFormated>
    <izvorni_sadrzaj>19.8.2022.</izvorni_sadrzaj>
    <derivirana_varijabla naziv="DomainObject.Predmet.DatumIzradeOptuznogAktaFormated_1">19.8.2022.</derivirana_varijabla>
  </DomainObject.Predmet.DatumIzradeOptuznogAktaFormated>
  <DomainObject.Predmet.DatumOsnivanja>
    <izvorni_sadrzaj>19. kolovoza 2022.</izvorni_sadrzaj>
    <derivirana_varijabla naziv="DomainObject.Predmet.DatumOsnivanja_1">19.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kolovoza 2022.</izvorni_sadrzaj>
    <derivirana_varijabla naziv="DomainObject.Predmet.DatumPrimitkaOptuznogAkta_1">19.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St-291/2022</izvorni_sadrzaj>
    <derivirana_varijabla naziv="DomainObject.Predmet.OznakaBroj_1">St-291/2022</derivirana_varijabla>
  </DomainObject.Predmet.OznakaBroj>
  <DomainObject.Predmet.OznakaBrojOptuznogAkta>
    <izvorni_sadrzaj>04-06-22-4135</izvorni_sadrzaj>
    <derivirana_varijabla naziv="DomainObject.Predmet.OznakaBrojOptuznogAkta_1">04-06-22-4135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KAPET d.o.o. ČERVAR-PORAT zastupanog po punomoćniku Ruzvellt Merdita</izvorni_sadrzaj>
    <derivirana_varijabla naziv="DomainObject.Predmet.ProtustrankaFormated_1">  KAPET d.o.o. ČERVAR-PORAT zastupanog po punomoćniku Ruzvellt Merdita</derivirana_varijabla>
  </DomainObject.Predmet.ProtustrankaFormated>
  <DomainObject.Predmet.ProtustrankaFormatedOIB>
    <izvorni_sadrzaj>  KAPET d.o.o. ČERVAR-PORAT, OIB 32876869035 zastupanog po punomoćniku Ruzvellt Merdita</izvorni_sadrzaj>
    <derivirana_varijabla naziv="DomainObject.Predmet.ProtustrankaFormatedOIB_1">  KAPET d.o.o. ČERVAR-PORAT, OIB 32876869035 zastupanog po punomoćniku Ruzvellt Merdita</derivirana_varijabla>
  </DomainObject.Predmet.ProtustrankaFormatedOIB>
  <DomainObject.Predmet.ProtustrankaFormatedWithAdress>
    <izvorni_sadrzaj> KAPET d.o.o. ČERVAR-PORAT, Park Motovun 1, 52440 Červar-Porat zastupanog po punomoćniku Ruzvellt Merdita</izvorni_sadrzaj>
    <derivirana_varijabla naziv="DomainObject.Predmet.ProtustrankaFormatedWithAdress_1"> KAPET d.o.o. ČERVAR-PORAT, Park Motovun 1, 52440 Červar-Porat zastupanog po punomoćniku Ruzvellt Merdita</derivirana_varijabla>
  </DomainObject.Predmet.ProtustrankaFormatedWithAdress>
  <DomainObject.Predmet.ProtustrankaFormatedWithAdressOIB>
    <izvorni_sadrzaj> KAPET d.o.o. ČERVAR-PORAT, OIB 32876869035, Park Motovun 1, 52440 Červar-Porat zastupanog po punomoćniku Ruzvellt Merdita</izvorni_sadrzaj>
    <derivirana_varijabla naziv="DomainObject.Predmet.ProtustrankaFormatedWithAdressOIB_1"> KAPET d.o.o. ČERVAR-PORAT, OIB 32876869035, Park Motovun 1, 52440 Červar-Porat zastupanog po punomoćniku Ruzvellt Merdita</derivirana_varijabla>
  </DomainObject.Predmet.ProtustrankaFormatedWithAdressOIB>
  <DomainObject.Predmet.ProtustrankaWithAdress>
    <izvorni_sadrzaj>KAPET d.o.o. ČERVAR-PORAT Park Motovun 1, 52440 Červar-Porat</izvorni_sadrzaj>
    <derivirana_varijabla naziv="DomainObject.Predmet.ProtustrankaWithAdress_1">KAPET d.o.o. ČERVAR-PORAT Park Motovun 1, 52440 Červar-Porat</derivirana_varijabla>
  </DomainObject.Predmet.ProtustrankaWithAdress>
  <DomainObject.Predmet.ProtustrankaWithAdressOIB>
    <izvorni_sadrzaj>KAPET d.o.o. ČERVAR-PORAT, OIB 32876869035, Park Motovun 1, 52440 Červar-Porat</izvorni_sadrzaj>
    <derivirana_varijabla naziv="DomainObject.Predmet.ProtustrankaWithAdressOIB_1">KAPET d.o.o. ČERVAR-PORAT, OIB 32876869035, Park Motovun 1, 52440 Červar-Porat</derivirana_varijabla>
  </DomainObject.Predmet.ProtustrankaWithAdressOIB>
  <DomainObject.Predmet.ProtustrankaNazivFormated>
    <izvorni_sadrzaj>KAPET d.o.o. ČERVAR-PORAT</izvorni_sadrzaj>
    <derivirana_varijabla naziv="DomainObject.Predmet.ProtustrankaNazivFormated_1">KAPET d.o.o. ČERVAR-PORAT</derivirana_varijabla>
  </DomainObject.Predmet.ProtustrankaNazivFormated>
  <DomainObject.Predmet.ProtustrankaNazivFormatedOIB>
    <izvorni_sadrzaj>KAPET d.o.o. ČERVAR-PORAT, OIB 32876869035</izvorni_sadrzaj>
    <derivirana_varijabla naziv="DomainObject.Predmet.ProtustrankaNazivFormatedOIB_1">KAPET d.o.o. ČERVAR-PORAT, OIB 32876869035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20054.62</izvorni_sadrzaj>
    <derivirana_varijabla naziv="DomainObject.Predmet.TrenutnaVrijednost_1">20054.62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KAPET d.o.o. ČERVAR-PORAT zastupanog po punomoćniku Ruzvellt Merdita</item>
    </izvorni_sadrzaj>
    <derivirana_varijabla naziv="DomainObject.Predmet.ProtuStrankaListFormated_1">
      <item>KAPET d.o.o. ČERVAR-PORAT zastupanog po punomoćniku Ruzvellt Merdita</item>
    </derivirana_varijabla>
  </DomainObject.Predmet.ProtuStrankaListFormated>
  <DomainObject.Predmet.ProtuStrankaListFormatedOIB>
    <izvorni_sadrzaj>
      <item>KAPET d.o.o. ČERVAR-PORAT, OIB 32876869035 zastupanog po punomoćniku Ruzvellt Merdita</item>
    </izvorni_sadrzaj>
    <derivirana_varijabla naziv="DomainObject.Predmet.ProtuStrankaListFormatedOIB_1">
      <item>KAPET d.o.o. ČERVAR-PORAT, OIB 32876869035 zastupanog po punomoćniku Ruzvellt Merdita</item>
    </derivirana_varijabla>
  </DomainObject.Predmet.ProtuStrankaListFormatedOIB>
  <DomainObject.Predmet.ProtuStrankaListFormatedWithAdress>
    <izvorni_sadrzaj>
      <item>KAPET d.o.o. ČERVAR-PORAT, Park Motovun 1, 52440 Červar-Porat zastupanog po punomoćniku Ruzvellt Merdita</item>
    </izvorni_sadrzaj>
    <derivirana_varijabla naziv="DomainObject.Predmet.ProtuStrankaListFormatedWithAdress_1">
      <item>KAPET d.o.o. ČERVAR-PORAT, Park Motovun 1, 52440 Červar-Porat zastupanog po punomoćniku Ruzvellt Merdita</item>
    </derivirana_varijabla>
  </DomainObject.Predmet.ProtuStrankaListFormatedWithAdress>
  <DomainObject.Predmet.ProtuStrankaListFormatedWithAdressOIB>
    <izvorni_sadrzaj>
      <item>KAPET d.o.o. ČERVAR-PORAT, OIB 32876869035, Park Motovun 1, 52440 Červar-Porat zastupanog po punomoćniku Ruzvellt Merdita</item>
    </izvorni_sadrzaj>
    <derivirana_varijabla naziv="DomainObject.Predmet.ProtuStrankaListFormatedWithAdressOIB_1">
      <item>KAPET d.o.o. ČERVAR-PORAT, OIB 32876869035, Park Motovun 1, 52440 Červar-Porat zastupanog po punomoćniku Ruzvellt Merdita</item>
    </derivirana_varijabla>
  </DomainObject.Predmet.ProtuStrankaListFormatedWithAdressOIB>
  <DomainObject.Predmet.ProtuStrankaListNazivFormated>
    <izvorni_sadrzaj>
      <item>KAPET d.o.o. ČERVAR-PORAT</item>
    </izvorni_sadrzaj>
    <derivirana_varijabla naziv="DomainObject.Predmet.ProtuStrankaListNazivFormated_1">
      <item>KAPET d.o.o. ČERVAR-PORAT</item>
    </derivirana_varijabla>
  </DomainObject.Predmet.ProtuStrankaListNazivFormated>
  <DomainObject.Predmet.ProtuStrankaListNazivFormatedOIB>
    <izvorni_sadrzaj>
      <item>KAPET d.o.o. ČERVAR-PORAT, OIB 32876869035</item>
    </izvorni_sadrzaj>
    <derivirana_varijabla naziv="DomainObject.Predmet.ProtuStrankaListNazivFormatedOIB_1">
      <item>KAPET d.o.o. ČERVAR-PORAT, OIB 32876869035</item>
    </derivirana_varijabla>
  </DomainObject.Predmet.ProtuStrankaListNazivFormatedOIB>
  <DomainObject.Predmet.OstaliListFormated>
    <izvorni_sadrzaj>
      <item>Ruzvellt Merdita punomoćnik sudionika u postupku KAPET d.o.o. ČERVAR-PORAT</item>
    </izvorni_sadrzaj>
    <derivirana_varijabla naziv="DomainObject.Predmet.OstaliListFormated_1">
      <item>Ruzvellt Merdita punomoćnik sudionika u postupku KAPET d.o.o. ČERVAR-PORAT</item>
    </derivirana_varijabla>
  </DomainObject.Predmet.OstaliListFormated>
  <DomainObject.Predmet.OstaliListFormatedOIB>
    <izvorni_sadrzaj>
      <item>Ruzvellt Merdita, OIB 18967900225 punomoćnik sudionika u postupku KAPET d.o.o. ČERVAR-PORAT</item>
    </izvorni_sadrzaj>
    <derivirana_varijabla naziv="DomainObject.Predmet.OstaliListFormatedOIB_1">
      <item>Ruzvellt Merdita, OIB 18967900225 punomoćnik sudionika u postupku KAPET d.o.o. ČERVAR-PORAT</item>
    </derivirana_varijabla>
  </DomainObject.Predmet.OstaliListFormatedOIB>
  <DomainObject.Predmet.OstaliListFormatedWithAdress>
    <izvorni_sadrzaj>
      <item>Ruzvellt Merdita punomoćnik sudionika u postupku KAPET d.o.o. ČERVAR-PORAT</item>
    </izvorni_sadrzaj>
    <derivirana_varijabla naziv="DomainObject.Predmet.OstaliListFormatedWithAdress_1">
      <item>Ruzvellt Merdita punomoćnik sudionika u postupku KAPET d.o.o. ČERVAR-PORAT</item>
    </derivirana_varijabla>
  </DomainObject.Predmet.OstaliListFormatedWithAdress>
  <DomainObject.Predmet.OstaliListFormatedWithAdressOIB>
    <izvorni_sadrzaj>
      <item>Ruzvellt Merdita, OIB 18967900225 punomoćnik sudionika u postupku KAPET d.o.o. ČERVAR-PORAT</item>
    </izvorni_sadrzaj>
    <derivirana_varijabla naziv="DomainObject.Predmet.OstaliListFormatedWithAdressOIB_1">
      <item>Ruzvellt Merdita, OIB 18967900225 punomoćnik sudionika u postupku KAPET d.o.o. ČERVAR-PORAT</item>
    </derivirana_varijabla>
  </DomainObject.Predmet.OstaliListFormatedWithAdressOIB>
  <DomainObject.Predmet.OstaliListNazivFormated>
    <izvorni_sadrzaj>
      <item>Ruzvellt Merdita</item>
    </izvorni_sadrzaj>
    <derivirana_varijabla naziv="DomainObject.Predmet.OstaliListNazivFormated_1">
      <item>Ruzvellt Merdita</item>
    </derivirana_varijabla>
  </DomainObject.Predmet.OstaliListNazivFormated>
  <DomainObject.Predmet.OstaliListNazivFormatedOIB>
    <izvorni_sadrzaj>
      <item>Ruzvellt Merdita, OIB 18967900225</item>
    </izvorni_sadrzaj>
    <derivirana_varijabla naziv="DomainObject.Predmet.OstaliListNazivFormatedOIB_1">
      <item>Ruzvellt Merdita, OIB 18967900225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2022.</izvorni_sadrzaj>
    <derivirana_varijabla naziv="DomainObject.Datum_1">29. rujna 2022.</derivirana_varijabla>
  </DomainObject.Datum>
  <DomainObject.PoslovniBrojDokumenta>
    <izvorni_sadrzaj>St-291/2022-8</izvorni_sadrzaj>
    <derivirana_varijabla naziv="DomainObject.PoslovniBrojDokumenta_1">St-291/2022-8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KAPET d.o.o. ČERVAR-PORAT</izvorni_sadrzaj>
    <derivirana_varijabla naziv="DomainObject.Predmet.ProtustrankaIDrugi_1">KAPET d.o.o. ČERVAR-PORAT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KAPET d.o.o. ČERVAR-PORAT, OIB 32876869035, Park Motovun 1, 52440 Červar-Porat</izvorni_sadrzaj>
    <derivirana_varijabla naziv="DomainObject.Predmet.ProtustrankaIDrugiAdressOIB_1">KAPET d.o.o. ČERVAR-PORAT, OIB 32876869035, Park Motovun 1,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KAPET d.o.o. ČERVAR-PORAT</item>
      <item>Financijska agencija (FINA)</item>
      <item>Ruzvellt Merdita</item>
    </izvorni_sadrzaj>
    <derivirana_varijabla naziv="DomainObject.Predmet.SudioniciListNaziv_1">
      <item>KAPET d.o.o. ČERVAR-PORAT</item>
      <item>Financijska agencija (FINA)</item>
      <item>Ruzvellt Merdita</item>
    </derivirana_varijabla>
  </DomainObject.Predmet.SudioniciListNaziv>
  <DomainObject.Predmet.SudioniciListAdressOIB>
    <izvorni_sadrzaj>
      <item>KAPET d.o.o. ČERVAR-PORAT, OIB 32876869035, Park Motovun 1,52440 Červar-Porat</item>
      <item>Financijska agencija (FINA), OIB 85821130368, GIARDINI 5,52100 Pula</item>
      <item>Ruzvellt Merdita, OIB 18967900225</item>
    </izvorni_sadrzaj>
    <derivirana_varijabla naziv="DomainObject.Predmet.SudioniciListAdressOIB_1">
      <item>KAPET d.o.o. ČERVAR-PORAT, OIB 32876869035, Park Motovun 1,52440 Červar-Porat</item>
      <item>Financijska agencija (FINA), OIB 85821130368, GIARDINI 5,52100 Pula</item>
      <item>Ruzvellt Merdita, OIB 18967900225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32876869035</item>
      <item>, OIB 85821130368</item>
      <item>, OIB 18967900225</item>
    </izvorni_sadrzaj>
    <derivirana_varijabla naziv="DomainObject.Predmet.SudioniciListNazivOIB_1">
      <item>, OIB 32876869035</item>
      <item>, OIB 85821130368</item>
      <item>, OIB 18967900225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kolovoza 2022.</izvorni_sadrzaj>
    <derivirana_varijabla naziv="DomainObject.Predmet.DatumPocetkaProcesa_1">19.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93110-4289-4CCB-AE2D-6EE53D20E015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257</properties:Words>
  <properties:Characters>1415</properties:Characters>
  <properties:Lines>49</properties:Lines>
  <properties:Paragraphs>23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2022-09-28T10:31:00Z</dcterms:created>
  <dc:creator>epincin</dc:creator>
  <cp:lastModifiedBy>Sanja Prodan</cp:lastModifiedBy>
  <cp:lastPrinted>2022-09-29T08:06:00Z</cp:lastPrinted>
  <dcterms:modified xmlns:xsi="http://www.w3.org/2001/XMLSchema-instance" xsi:type="dcterms:W3CDTF">2022-09-29T10:20:00Z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St-291/2022-8 / Zapisnik - Ročište radi rasprave o uvjetima za otvaranje steč. post. (St-291-2022-8 kapet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